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8EDB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WIXSTON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26DD3A35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Stockfishmonger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00EC425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877E75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0B1F20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Robert Warner of</w:t>
      </w:r>
    </w:p>
    <w:p w14:paraId="53B5F98C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 and William Coke of Gloucester(q.v.).</w:t>
      </w:r>
    </w:p>
    <w:p w14:paraId="0733516B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6C73C61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642C28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FEC8FC" w14:textId="77777777" w:rsidR="008A0803" w:rsidRDefault="008A0803" w:rsidP="008A08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2022</w:t>
      </w:r>
    </w:p>
    <w:p w14:paraId="6B21184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43D0" w14:textId="77777777" w:rsidR="008A0803" w:rsidRDefault="008A0803" w:rsidP="009139A6">
      <w:r>
        <w:separator/>
      </w:r>
    </w:p>
  </w:endnote>
  <w:endnote w:type="continuationSeparator" w:id="0">
    <w:p w14:paraId="09E6CD2B" w14:textId="77777777" w:rsidR="008A0803" w:rsidRDefault="008A08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05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85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1D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DB0A9" w14:textId="77777777" w:rsidR="008A0803" w:rsidRDefault="008A0803" w:rsidP="009139A6">
      <w:r>
        <w:separator/>
      </w:r>
    </w:p>
  </w:footnote>
  <w:footnote w:type="continuationSeparator" w:id="0">
    <w:p w14:paraId="62F0537B" w14:textId="77777777" w:rsidR="008A0803" w:rsidRDefault="008A08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0CF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53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9C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803"/>
    <w:rsid w:val="000666E0"/>
    <w:rsid w:val="002510B7"/>
    <w:rsid w:val="005C130B"/>
    <w:rsid w:val="00826F5C"/>
    <w:rsid w:val="008A080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4406A"/>
  <w15:chartTrackingRefBased/>
  <w15:docId w15:val="{7DC71840-9DF2-497A-8D4D-F07D48A1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08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2022-07-18T19:20:00Z</dcterms:created>
  <dcterms:modified xsi:type="dcterms:W3CDTF">2022-07-18T19:21:00Z</dcterms:modified>
</cp:coreProperties>
</file>